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6F74B" w14:textId="209C9BB2" w:rsidR="002E4EB0" w:rsidRPr="00D81135" w:rsidRDefault="002E4EB0">
      <w:pPr>
        <w:rPr>
          <w:rFonts w:ascii="Roboto Light" w:hAnsi="Roboto Light"/>
          <w:b/>
          <w:lang w:val="nn-NO"/>
        </w:rPr>
      </w:pPr>
    </w:p>
    <w:p w14:paraId="429B18FA" w14:textId="421B8EEE" w:rsidR="002E4EB0" w:rsidRPr="00BF62D8" w:rsidRDefault="00DC44E7" w:rsidP="00B95AC9">
      <w:pPr>
        <w:rPr>
          <w:rFonts w:ascii="Arial" w:hAnsi="Arial" w:cs="Arial"/>
          <w:b/>
          <w:sz w:val="24"/>
          <w:szCs w:val="24"/>
          <w:lang w:val="nn-NO"/>
        </w:rPr>
      </w:pPr>
      <w:r w:rsidRPr="00BF62D8">
        <w:rPr>
          <w:rFonts w:ascii="Arial" w:hAnsi="Arial" w:cs="Arial"/>
          <w:b/>
          <w:sz w:val="24"/>
          <w:szCs w:val="24"/>
          <w:lang w:val="nn-NO"/>
        </w:rPr>
        <w:t>[</w:t>
      </w:r>
      <w:r w:rsidR="006B767D">
        <w:rPr>
          <w:rFonts w:ascii="Arial" w:hAnsi="Arial" w:cs="Arial"/>
          <w:b/>
          <w:sz w:val="24"/>
          <w:szCs w:val="24"/>
          <w:lang w:val="nn-NO"/>
        </w:rPr>
        <w:t>Firma</w:t>
      </w:r>
      <w:r w:rsidRPr="00BF62D8">
        <w:rPr>
          <w:rFonts w:ascii="Arial" w:hAnsi="Arial" w:cs="Arial"/>
          <w:b/>
          <w:sz w:val="24"/>
          <w:szCs w:val="24"/>
          <w:lang w:val="nn-NO"/>
        </w:rPr>
        <w:t>]</w:t>
      </w:r>
    </w:p>
    <w:p w14:paraId="3B0D70E1" w14:textId="77777777" w:rsidR="005D46A5" w:rsidRPr="00D81135" w:rsidRDefault="005D46A5" w:rsidP="00952844">
      <w:pPr>
        <w:rPr>
          <w:rFonts w:ascii="Roboto Light" w:hAnsi="Roboto Light"/>
          <w:b/>
          <w:lang w:val="nn-NO"/>
        </w:rPr>
      </w:pPr>
    </w:p>
    <w:p w14:paraId="0DB04DA5" w14:textId="77777777" w:rsidR="00952844" w:rsidRDefault="000F5D79" w:rsidP="00952844">
      <w:pPr>
        <w:rPr>
          <w:rFonts w:ascii="Roboto Light" w:hAnsi="Roboto Light"/>
          <w:b/>
          <w:lang w:val="nn-NO"/>
        </w:rPr>
      </w:pPr>
      <w:r w:rsidRPr="00D81135">
        <w:rPr>
          <w:rFonts w:ascii="Roboto Light" w:hAnsi="Roboto Light"/>
          <w:b/>
          <w:lang w:val="nn-NO"/>
        </w:rPr>
        <w:t>Relevante p</w:t>
      </w:r>
      <w:r w:rsidR="00952844" w:rsidRPr="00D81135">
        <w:rPr>
          <w:rFonts w:ascii="Roboto Light" w:hAnsi="Roboto Light"/>
          <w:b/>
          <w:lang w:val="nn-NO"/>
        </w:rPr>
        <w:t>rosjekt / oppdrag gjennomført:</w:t>
      </w:r>
    </w:p>
    <w:p w14:paraId="2EDD5FAF" w14:textId="77777777" w:rsidR="00166BAC" w:rsidRPr="00D81135" w:rsidRDefault="00166BAC" w:rsidP="00952844">
      <w:pPr>
        <w:rPr>
          <w:rFonts w:ascii="Roboto Light" w:hAnsi="Roboto Light"/>
          <w:b/>
          <w:lang w:val="nn-NO"/>
        </w:rPr>
      </w:pPr>
    </w:p>
    <w:p w14:paraId="3F9F679E" w14:textId="77777777" w:rsidR="000F5D79" w:rsidRPr="003819DD" w:rsidRDefault="00F052B2" w:rsidP="003819D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«</w:t>
      </w:r>
      <w:r w:rsidR="000F5D79" w:rsidRPr="003819DD">
        <w:rPr>
          <w:rFonts w:ascii="Arial" w:hAnsi="Arial" w:cs="Arial"/>
          <w:b/>
          <w:bCs/>
          <w:sz w:val="20"/>
          <w:szCs w:val="20"/>
          <w:lang w:val="nn-NO"/>
        </w:rPr>
        <w:t>Prosjekt 1</w:t>
      </w: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»</w:t>
      </w:r>
      <w:r w:rsidR="000F5D79" w:rsidRPr="003819DD">
        <w:rPr>
          <w:rFonts w:ascii="Arial" w:hAnsi="Arial" w:cs="Arial"/>
          <w:b/>
          <w:bCs/>
          <w:sz w:val="20"/>
          <w:szCs w:val="20"/>
          <w:lang w:val="nn-NO"/>
        </w:rPr>
        <w:t>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:rsidRPr="00982054" w14:paraId="3F43D6EF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156E679" w14:textId="77777777" w:rsidR="00757DE9" w:rsidRPr="003819DD" w:rsidRDefault="00757DE9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5DD49422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m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n på prosjekt /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av prosjektområde»</w:t>
            </w:r>
          </w:p>
        </w:tc>
      </w:tr>
      <w:tr w:rsidR="00757DE9" w:rsidRPr="00982054" w14:paraId="107DFB2B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28996EF5" w14:textId="77777777" w:rsidR="00757DE9" w:rsidRPr="003819DD" w:rsidRDefault="005D46A5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</w:t>
            </w:r>
            <w:r w:rsidR="00757DE9" w:rsidRPr="003819DD"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21428892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m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n på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/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av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verksemd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1A172E" w:rsidRPr="00982054" w14:paraId="3A380260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3E1E45C" w14:textId="506ED4B5" w:rsidR="001A172E" w:rsidRPr="003819DD" w:rsidRDefault="00022C24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Kontaktinformasjon referanseperson;</w:t>
            </w:r>
          </w:p>
        </w:tc>
        <w:tc>
          <w:tcPr>
            <w:tcW w:w="6735" w:type="dxa"/>
          </w:tcPr>
          <w:p w14:paraId="6C0295C1" w14:textId="1FEBFEAA" w:rsidR="001A172E" w:rsidRPr="003819DD" w:rsidRDefault="00F31FF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«namn, telefon og e-post»</w:t>
            </w:r>
          </w:p>
        </w:tc>
      </w:tr>
      <w:tr w:rsidR="00757DE9" w:rsidRPr="00D81135" w14:paraId="2B58A688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4C1967F4" w14:textId="77777777" w:rsidR="00757DE9" w:rsidRPr="003819DD" w:rsidRDefault="00757DE9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05B5D27D" w14:textId="463F52CA" w:rsidR="00757DE9" w:rsidRPr="003819DD" w:rsidRDefault="00D074A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«oppstart, overlevering»</w:t>
            </w:r>
          </w:p>
        </w:tc>
      </w:tr>
      <w:tr w:rsidR="00E8290C" w:rsidRPr="00D81135" w14:paraId="14246F2A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0467A0D" w14:textId="6273D219" w:rsidR="00E8290C" w:rsidRDefault="00E8290C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Størrelse</w:t>
            </w:r>
          </w:p>
        </w:tc>
        <w:tc>
          <w:tcPr>
            <w:tcW w:w="6735" w:type="dxa"/>
          </w:tcPr>
          <w:p w14:paraId="1AC50A2F" w14:textId="658239D4" w:rsidR="00E8290C" w:rsidRPr="003819DD" w:rsidRDefault="00E8290C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r w:rsidR="001C19EF">
              <w:rPr>
                <w:rFonts w:ascii="Arial" w:hAnsi="Arial" w:cs="Arial"/>
                <w:sz w:val="20"/>
                <w:szCs w:val="20"/>
                <w:lang w:val="nn-NO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real</w:t>
            </w:r>
            <w:r w:rsidR="00D074AA">
              <w:rPr>
                <w:rFonts w:ascii="Arial" w:hAnsi="Arial" w:cs="Arial"/>
                <w:sz w:val="20"/>
                <w:szCs w:val="20"/>
                <w:lang w:val="nn-NO"/>
              </w:rPr>
              <w:t xml:space="preserve">, </w:t>
            </w:r>
            <w:proofErr w:type="spellStart"/>
            <w:r w:rsidR="00D074AA">
              <w:rPr>
                <w:rFonts w:ascii="Arial" w:hAnsi="Arial" w:cs="Arial"/>
                <w:sz w:val="20"/>
                <w:szCs w:val="20"/>
                <w:lang w:val="nn-NO"/>
              </w:rPr>
              <w:t>antall</w:t>
            </w:r>
            <w:proofErr w:type="spellEnd"/>
            <w:r w:rsidR="00D074AA">
              <w:rPr>
                <w:rFonts w:ascii="Arial" w:hAnsi="Arial" w:cs="Arial"/>
                <w:sz w:val="20"/>
                <w:szCs w:val="20"/>
                <w:lang w:val="nn-NO"/>
              </w:rPr>
              <w:t xml:space="preserve"> </w:t>
            </w:r>
            <w:proofErr w:type="spellStart"/>
            <w:r w:rsidR="00D074AA">
              <w:rPr>
                <w:rFonts w:ascii="Arial" w:hAnsi="Arial" w:cs="Arial"/>
                <w:sz w:val="20"/>
                <w:szCs w:val="20"/>
                <w:lang w:val="nn-NO"/>
              </w:rPr>
              <w:t>etasjer</w:t>
            </w:r>
            <w:proofErr w:type="spellEnd"/>
            <w:r w:rsidR="00D074AA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757DE9" w:rsidRPr="00D81135" w14:paraId="5E6A6E5B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02F96DD3" w14:textId="4A5D73A0" w:rsidR="00757DE9" w:rsidRPr="003819DD" w:rsidRDefault="00730F63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Verdi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samlet</w:t>
            </w:r>
            <w:proofErr w:type="spellEnd"/>
          </w:p>
        </w:tc>
        <w:tc>
          <w:tcPr>
            <w:tcW w:w="6735" w:type="dxa"/>
          </w:tcPr>
          <w:p w14:paraId="35F6F6E5" w14:textId="30BC2EA5" w:rsidR="00757DE9" w:rsidRPr="003819DD" w:rsidRDefault="001C19EF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«samla verdi</w:t>
            </w:r>
            <w:r w:rsidR="00C93A97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730F63" w:rsidRPr="00D81135" w14:paraId="04BDA68F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D4CF5A6" w14:textId="3DFD71DE" w:rsidR="00730F63" w:rsidRPr="003819DD" w:rsidRDefault="000D2532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for leverandør</w:t>
            </w:r>
          </w:p>
        </w:tc>
        <w:tc>
          <w:tcPr>
            <w:tcW w:w="6735" w:type="dxa"/>
          </w:tcPr>
          <w:p w14:paraId="3C78E388" w14:textId="21EE4CDB" w:rsidR="00730F63" w:rsidRPr="003819DD" w:rsidRDefault="00C93A97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deres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kontraktssum»</w:t>
            </w:r>
          </w:p>
        </w:tc>
      </w:tr>
      <w:tr w:rsidR="0026257A" w:rsidRPr="00D81135" w14:paraId="6BE35330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20FA2B99" w14:textId="416596F6" w:rsidR="0026257A" w:rsidRPr="003819DD" w:rsidRDefault="0026257A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Tiltaksklasser</w:t>
            </w:r>
          </w:p>
        </w:tc>
        <w:tc>
          <w:tcPr>
            <w:tcW w:w="6735" w:type="dxa"/>
          </w:tcPr>
          <w:p w14:paraId="38673EDC" w14:textId="2F71C488" w:rsidR="0026257A" w:rsidRPr="003819DD" w:rsidRDefault="0026257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oppgi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tiltaks</w:t>
            </w:r>
            <w:r w:rsidR="000C1E1A">
              <w:rPr>
                <w:rFonts w:ascii="Arial" w:hAnsi="Arial" w:cs="Arial"/>
                <w:sz w:val="20"/>
                <w:szCs w:val="20"/>
                <w:lang w:val="nn-NO"/>
              </w:rPr>
              <w:t>klasser»</w:t>
            </w:r>
          </w:p>
        </w:tc>
      </w:tr>
      <w:tr w:rsidR="00B11A06" w:rsidRPr="00D81135" w14:paraId="63399D01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4188E9F" w14:textId="77777777" w:rsidR="00B11A06" w:rsidRPr="003819DD" w:rsidRDefault="00B11A06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2D244361" w14:textId="37DE1283" w:rsidR="00B11A06" w:rsidRPr="003819DD" w:rsidRDefault="000C1E1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deres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rolle i prosjektet»</w:t>
            </w:r>
          </w:p>
        </w:tc>
      </w:tr>
      <w:tr w:rsidR="00757DE9" w:rsidRPr="00D81135" w14:paraId="2E7FEF52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449151E" w14:textId="77777777" w:rsidR="00757DE9" w:rsidRPr="003819DD" w:rsidRDefault="005D46A5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Skildring </w:t>
            </w:r>
            <w:r w:rsidR="00757DE9" w:rsidRPr="003819DD">
              <w:rPr>
                <w:rFonts w:ascii="Arial" w:hAnsi="Arial" w:cs="Arial"/>
                <w:sz w:val="20"/>
                <w:szCs w:val="20"/>
                <w:lang w:val="nn-NO"/>
              </w:rPr>
              <w:t>av oppdrag</w:t>
            </w:r>
            <w:r w:rsidR="000F5D79"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og gjennomføring</w:t>
            </w:r>
            <w:r w:rsidR="00757DE9" w:rsidRPr="003819DD"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1F6753CF" w14:textId="42F2303C" w:rsidR="00757DE9" w:rsidRDefault="00F31FF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«grundig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beskrivelse</w:t>
            </w:r>
            <w:proofErr w:type="spellEnd"/>
            <w:r w:rsidR="00F758FA">
              <w:rPr>
                <w:rFonts w:ascii="Arial" w:hAnsi="Arial" w:cs="Arial"/>
                <w:sz w:val="20"/>
                <w:szCs w:val="20"/>
                <w:lang w:val="nn-NO"/>
              </w:rPr>
              <w:t xml:space="preserve"> av levera</w:t>
            </w:r>
            <w:r w:rsidR="00AF31DE">
              <w:rPr>
                <w:rFonts w:ascii="Arial" w:hAnsi="Arial" w:cs="Arial"/>
                <w:sz w:val="20"/>
                <w:szCs w:val="20"/>
                <w:lang w:val="nn-NO"/>
              </w:rPr>
              <w:t>ns</w:t>
            </w:r>
            <w:r w:rsidR="00F758FA">
              <w:rPr>
                <w:rFonts w:ascii="Arial" w:hAnsi="Arial" w:cs="Arial"/>
                <w:sz w:val="20"/>
                <w:szCs w:val="20"/>
                <w:lang w:val="nn-NO"/>
              </w:rPr>
              <w:t>en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  <w:p w14:paraId="580CDB7F" w14:textId="77777777" w:rsidR="009B128A" w:rsidRDefault="009B128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3849DD98" w14:textId="77777777" w:rsidR="009B128A" w:rsidRDefault="009B128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1BCB691B" w14:textId="77777777" w:rsidR="00CB10D6" w:rsidRDefault="00CB10D6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72BBECFF" w14:textId="77777777" w:rsidR="009B128A" w:rsidRPr="003819DD" w:rsidRDefault="009B128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757DE9" w:rsidRPr="00D81135" w14:paraId="5497386B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7D0CD9DA" w14:textId="3FE25BDE" w:rsidR="00757DE9" w:rsidRPr="003819DD" w:rsidRDefault="001726BB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Referanseoppdragets overføringsverdi for prosjekt</w:t>
            </w:r>
            <w:r w:rsidR="001A172E">
              <w:rPr>
                <w:rFonts w:ascii="Arial" w:hAnsi="Arial" w:cs="Arial"/>
                <w:sz w:val="20"/>
                <w:szCs w:val="20"/>
                <w:lang w:val="nn-NO"/>
              </w:rPr>
              <w:t xml:space="preserve">et </w:t>
            </w:r>
            <w:r w:rsidR="00552D40" w:rsidRPr="00552D40">
              <w:rPr>
                <w:rFonts w:ascii="Arial" w:hAnsi="Arial" w:cs="Arial"/>
                <w:sz w:val="20"/>
                <w:szCs w:val="20"/>
                <w:lang w:val="nn-NO"/>
              </w:rPr>
              <w:t xml:space="preserve">Florø Barneskole </w:t>
            </w:r>
            <w:r w:rsidR="00B252F5">
              <w:rPr>
                <w:rFonts w:ascii="Arial" w:hAnsi="Arial" w:cs="Arial"/>
                <w:sz w:val="20"/>
                <w:szCs w:val="20"/>
                <w:lang w:val="nn-NO"/>
              </w:rPr>
              <w:t>-</w:t>
            </w:r>
            <w:r w:rsidR="00552D40" w:rsidRPr="00552D40">
              <w:rPr>
                <w:rFonts w:ascii="Arial" w:hAnsi="Arial" w:cs="Arial"/>
                <w:sz w:val="20"/>
                <w:szCs w:val="20"/>
                <w:lang w:val="nn-NO"/>
              </w:rPr>
              <w:t xml:space="preserve">Rehabilitering av småskolen </w:t>
            </w:r>
            <w:r w:rsidR="00B252F5"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0479DB59" w14:textId="77777777" w:rsidR="00757DE9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27DEB9EF" w14:textId="77777777" w:rsidR="00166BAC" w:rsidRDefault="00166BAC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74D578D8" w14:textId="77777777" w:rsidR="00166BAC" w:rsidRDefault="00166BAC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1510A77E" w14:textId="77777777" w:rsidR="00166BAC" w:rsidRDefault="00166BAC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710E81D2" w14:textId="77777777" w:rsidR="00166BAC" w:rsidRPr="003819DD" w:rsidRDefault="00166BAC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485C46B3" w14:textId="77777777" w:rsidR="00952844" w:rsidRPr="00D81135" w:rsidRDefault="00952844" w:rsidP="00952844">
      <w:pPr>
        <w:rPr>
          <w:rFonts w:ascii="Roboto Light" w:hAnsi="Roboto Light"/>
          <w:b/>
          <w:lang w:val="nn-NO"/>
        </w:rPr>
      </w:pPr>
    </w:p>
    <w:p w14:paraId="1711151A" w14:textId="77777777" w:rsidR="00F052B2" w:rsidRPr="003819DD" w:rsidRDefault="00F052B2" w:rsidP="003819D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«Prosjekt 2»: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4B6A11" w:rsidRPr="00982054" w14:paraId="77BB3F27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DB6B72B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659DF48A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prosjekt / skildring av prosjektområde»</w:t>
            </w:r>
          </w:p>
        </w:tc>
      </w:tr>
      <w:tr w:rsidR="004B6A11" w:rsidRPr="00982054" w14:paraId="1DC0931E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6572A005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Oppdragsgjevar:</w:t>
            </w:r>
          </w:p>
        </w:tc>
        <w:tc>
          <w:tcPr>
            <w:tcW w:w="6735" w:type="dxa"/>
          </w:tcPr>
          <w:p w14:paraId="7971CC89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oppdragsgjevar / skildring av verksemd»</w:t>
            </w:r>
          </w:p>
        </w:tc>
      </w:tr>
      <w:tr w:rsidR="004B6A11" w:rsidRPr="00982054" w14:paraId="33C04DC6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FD89660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Kontaktinformasjon referanseperson;</w:t>
            </w:r>
          </w:p>
        </w:tc>
        <w:tc>
          <w:tcPr>
            <w:tcW w:w="6735" w:type="dxa"/>
          </w:tcPr>
          <w:p w14:paraId="330DCEB9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«namn, telefon og e-post»</w:t>
            </w:r>
          </w:p>
        </w:tc>
      </w:tr>
      <w:tr w:rsidR="004B6A11" w:rsidRPr="003819DD" w14:paraId="1F629F1B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374721A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554A5318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«oppstart, overlevering»</w:t>
            </w:r>
          </w:p>
        </w:tc>
      </w:tr>
      <w:tr w:rsidR="004B6A11" w:rsidRPr="003819DD" w14:paraId="2BF53AF0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377A76C1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Størrelse</w:t>
            </w:r>
          </w:p>
        </w:tc>
        <w:tc>
          <w:tcPr>
            <w:tcW w:w="6735" w:type="dxa"/>
          </w:tcPr>
          <w:p w14:paraId="702A9078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«areal,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antall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etasjer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4B6A11" w:rsidRPr="003819DD" w14:paraId="54CD6CE4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9E2E007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Verdi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samlet</w:t>
            </w:r>
            <w:proofErr w:type="spellEnd"/>
          </w:p>
        </w:tc>
        <w:tc>
          <w:tcPr>
            <w:tcW w:w="6735" w:type="dxa"/>
          </w:tcPr>
          <w:p w14:paraId="0FB95A64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«samla verdi»</w:t>
            </w:r>
          </w:p>
        </w:tc>
      </w:tr>
      <w:tr w:rsidR="004B6A11" w:rsidRPr="003819DD" w14:paraId="1F8172A3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67D75A5E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for leverandør</w:t>
            </w:r>
          </w:p>
        </w:tc>
        <w:tc>
          <w:tcPr>
            <w:tcW w:w="6735" w:type="dxa"/>
          </w:tcPr>
          <w:p w14:paraId="4BB2A56F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deres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kontraktssum»</w:t>
            </w:r>
          </w:p>
        </w:tc>
      </w:tr>
      <w:tr w:rsidR="004B6A11" w:rsidRPr="003819DD" w14:paraId="735E0C38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44178C7D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Tiltaksklasser</w:t>
            </w:r>
          </w:p>
        </w:tc>
        <w:tc>
          <w:tcPr>
            <w:tcW w:w="6735" w:type="dxa"/>
          </w:tcPr>
          <w:p w14:paraId="567576DE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oppgi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tiltaksklasser»</w:t>
            </w:r>
          </w:p>
        </w:tc>
      </w:tr>
      <w:tr w:rsidR="004B6A11" w:rsidRPr="003819DD" w14:paraId="2FE59CB3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A07BDEC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160DF10F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deres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rolle i prosjektet»</w:t>
            </w:r>
          </w:p>
        </w:tc>
      </w:tr>
      <w:tr w:rsidR="004B6A11" w:rsidRPr="003819DD" w14:paraId="426E51B4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16B9471C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 av oppdrag og gjennomføring:</w:t>
            </w:r>
          </w:p>
        </w:tc>
        <w:tc>
          <w:tcPr>
            <w:tcW w:w="6735" w:type="dxa"/>
          </w:tcPr>
          <w:p w14:paraId="5CE9CCF8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«grundig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beskrivelse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av leveransen»</w:t>
            </w:r>
          </w:p>
          <w:p w14:paraId="10693118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2E8D27E2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42FC838A" w14:textId="77777777" w:rsidR="00CB10D6" w:rsidRDefault="00CB10D6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783FCB7C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4B6A11" w:rsidRPr="003819DD" w14:paraId="430AA3D9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1D413165" w14:textId="2D3D8CD8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Referanseoppdragets overføringsverdi for prosjektet </w:t>
            </w:r>
            <w:r w:rsidR="00B252F5" w:rsidRPr="00B252F5">
              <w:rPr>
                <w:rFonts w:ascii="Arial" w:hAnsi="Arial" w:cs="Arial"/>
                <w:sz w:val="20"/>
                <w:szCs w:val="20"/>
                <w:lang w:val="nn-NO"/>
              </w:rPr>
              <w:t>Florø Barneskole -Rehabilitering av småskolen :</w:t>
            </w:r>
          </w:p>
        </w:tc>
        <w:tc>
          <w:tcPr>
            <w:tcW w:w="6735" w:type="dxa"/>
          </w:tcPr>
          <w:p w14:paraId="12618744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0DA93B2D" w14:textId="77777777" w:rsidR="00166BAC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06F487D9" w14:textId="77777777" w:rsidR="00166BAC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6998872F" w14:textId="77777777" w:rsidR="00166BAC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6910C2B6" w14:textId="77777777" w:rsidR="00166BAC" w:rsidRPr="003819DD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20296895" w14:textId="77777777" w:rsidR="00F052B2" w:rsidRDefault="00F052B2" w:rsidP="00F052B2">
      <w:pPr>
        <w:rPr>
          <w:rFonts w:ascii="Roboto Light" w:hAnsi="Roboto Light"/>
          <w:b/>
          <w:lang w:val="nn-NO"/>
        </w:rPr>
      </w:pPr>
    </w:p>
    <w:p w14:paraId="1376359C" w14:textId="7DAC949D" w:rsidR="00166BAC" w:rsidRDefault="00166BAC">
      <w:pPr>
        <w:rPr>
          <w:rFonts w:ascii="Roboto Light" w:hAnsi="Roboto Light"/>
          <w:b/>
          <w:lang w:val="nn-NO"/>
        </w:rPr>
      </w:pPr>
      <w:r>
        <w:rPr>
          <w:rFonts w:ascii="Roboto Light" w:hAnsi="Roboto Light"/>
          <w:b/>
          <w:lang w:val="nn-NO"/>
        </w:rPr>
        <w:br w:type="page"/>
      </w:r>
    </w:p>
    <w:p w14:paraId="60CE3548" w14:textId="77777777" w:rsidR="004B6A11" w:rsidRPr="00D81135" w:rsidRDefault="004B6A11" w:rsidP="00F052B2">
      <w:pPr>
        <w:rPr>
          <w:rFonts w:ascii="Roboto Light" w:hAnsi="Roboto Light"/>
          <w:b/>
          <w:lang w:val="nn-NO"/>
        </w:rPr>
      </w:pPr>
    </w:p>
    <w:p w14:paraId="6F9DF1FF" w14:textId="77777777" w:rsidR="00F052B2" w:rsidRPr="003819DD" w:rsidRDefault="00F052B2" w:rsidP="003819D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«Prosjekt 3»: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4B6A11" w:rsidRPr="00982054" w14:paraId="01F20028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0A3C8C9C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4FEAE8CE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prosjekt / skildring av prosjektområde»</w:t>
            </w:r>
          </w:p>
        </w:tc>
      </w:tr>
      <w:tr w:rsidR="004B6A11" w:rsidRPr="00982054" w14:paraId="03EF4C91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3BFC9F6D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Oppdragsgjevar:</w:t>
            </w:r>
          </w:p>
        </w:tc>
        <w:tc>
          <w:tcPr>
            <w:tcW w:w="6735" w:type="dxa"/>
          </w:tcPr>
          <w:p w14:paraId="657CE879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oppdragsgjevar / skildring av verksemd»</w:t>
            </w:r>
          </w:p>
        </w:tc>
      </w:tr>
      <w:tr w:rsidR="004B6A11" w:rsidRPr="00982054" w14:paraId="49D5964F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0E590BA7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Kontaktinformasjon referanseperson;</w:t>
            </w:r>
          </w:p>
        </w:tc>
        <w:tc>
          <w:tcPr>
            <w:tcW w:w="6735" w:type="dxa"/>
          </w:tcPr>
          <w:p w14:paraId="0920C942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«namn, telefon og e-post»</w:t>
            </w:r>
          </w:p>
        </w:tc>
      </w:tr>
      <w:tr w:rsidR="004B6A11" w:rsidRPr="003819DD" w14:paraId="7EBE393C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21F42A6B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2F0C1CEB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«oppstart, overlevering»</w:t>
            </w:r>
          </w:p>
        </w:tc>
      </w:tr>
      <w:tr w:rsidR="004B6A11" w:rsidRPr="003819DD" w14:paraId="7E85F1B3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04FED51F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Størrelse</w:t>
            </w:r>
          </w:p>
        </w:tc>
        <w:tc>
          <w:tcPr>
            <w:tcW w:w="6735" w:type="dxa"/>
          </w:tcPr>
          <w:p w14:paraId="3F42BE29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«areal,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antall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etasjer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4B6A11" w:rsidRPr="003819DD" w14:paraId="73BA9FD7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39652D1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Verdi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samlet</w:t>
            </w:r>
            <w:proofErr w:type="spellEnd"/>
          </w:p>
        </w:tc>
        <w:tc>
          <w:tcPr>
            <w:tcW w:w="6735" w:type="dxa"/>
          </w:tcPr>
          <w:p w14:paraId="68F40041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«samla verdi»</w:t>
            </w:r>
          </w:p>
        </w:tc>
      </w:tr>
      <w:tr w:rsidR="004B6A11" w:rsidRPr="003819DD" w14:paraId="1529A752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59930054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for leverandør</w:t>
            </w:r>
          </w:p>
        </w:tc>
        <w:tc>
          <w:tcPr>
            <w:tcW w:w="6735" w:type="dxa"/>
          </w:tcPr>
          <w:p w14:paraId="77806EDA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deres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kontraktssum»</w:t>
            </w:r>
          </w:p>
        </w:tc>
      </w:tr>
      <w:tr w:rsidR="004B6A11" w:rsidRPr="003819DD" w14:paraId="7640A68A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A04ADA8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Tiltaksklasser</w:t>
            </w:r>
          </w:p>
        </w:tc>
        <w:tc>
          <w:tcPr>
            <w:tcW w:w="6735" w:type="dxa"/>
          </w:tcPr>
          <w:p w14:paraId="20870111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oppgi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tiltaksklasser»</w:t>
            </w:r>
          </w:p>
        </w:tc>
      </w:tr>
      <w:tr w:rsidR="004B6A11" w:rsidRPr="003819DD" w14:paraId="44D6DD5E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2941F345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621E70B6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deres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rolle i prosjektet»</w:t>
            </w:r>
          </w:p>
        </w:tc>
      </w:tr>
      <w:tr w:rsidR="004B6A11" w:rsidRPr="003819DD" w14:paraId="74384E09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01F74488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 av oppdrag og gjennomføring:</w:t>
            </w:r>
          </w:p>
        </w:tc>
        <w:tc>
          <w:tcPr>
            <w:tcW w:w="6735" w:type="dxa"/>
          </w:tcPr>
          <w:p w14:paraId="060CBFAB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«grundig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beskrivelse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av leveransen»</w:t>
            </w:r>
          </w:p>
          <w:p w14:paraId="3221C7AF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54F656C3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424B368C" w14:textId="77777777" w:rsidR="00166BAC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57A767CA" w14:textId="77777777" w:rsidR="00166BAC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096B4B66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4B6A11" w:rsidRPr="003819DD" w14:paraId="2984E736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2F16A223" w14:textId="7FB9C0C4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Referanseoppdragets overføringsverdi for prosjektet </w:t>
            </w:r>
            <w:r w:rsidR="00B252F5" w:rsidRPr="00B252F5">
              <w:rPr>
                <w:rFonts w:ascii="Arial" w:hAnsi="Arial" w:cs="Arial"/>
                <w:sz w:val="20"/>
                <w:szCs w:val="20"/>
                <w:lang w:val="nn-NO"/>
              </w:rPr>
              <w:t>Florø Barneskole -Rehabilitering av småskolen :</w:t>
            </w:r>
          </w:p>
        </w:tc>
        <w:tc>
          <w:tcPr>
            <w:tcW w:w="6735" w:type="dxa"/>
          </w:tcPr>
          <w:p w14:paraId="21D789C3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6B1D3C24" w14:textId="77777777" w:rsidR="00166BAC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1C7AC622" w14:textId="77777777" w:rsidR="00166BAC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51EB0E12" w14:textId="77777777" w:rsidR="00166BAC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1256DDBA" w14:textId="77777777" w:rsidR="00166BAC" w:rsidRPr="003819DD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7B457F2F" w14:textId="77777777" w:rsidR="00F052B2" w:rsidRDefault="00F052B2" w:rsidP="00F052B2">
      <w:pPr>
        <w:rPr>
          <w:rFonts w:ascii="Roboto Light" w:hAnsi="Roboto Light"/>
          <w:b/>
          <w:lang w:val="nn-NO"/>
        </w:rPr>
      </w:pPr>
    </w:p>
    <w:p w14:paraId="0356F2E4" w14:textId="5D3DC773" w:rsidR="004B6A11" w:rsidRPr="003819DD" w:rsidRDefault="004B6A11" w:rsidP="004B6A11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 xml:space="preserve">«Prosjekt </w:t>
      </w:r>
      <w:r>
        <w:rPr>
          <w:rFonts w:ascii="Arial" w:hAnsi="Arial" w:cs="Arial"/>
          <w:b/>
          <w:bCs/>
          <w:sz w:val="20"/>
          <w:szCs w:val="20"/>
          <w:lang w:val="nn-NO"/>
        </w:rPr>
        <w:t>4</w:t>
      </w: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»: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4B6A11" w:rsidRPr="00982054" w14:paraId="7A0401AE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39B0D232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4F7C98F0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prosjekt / skildring av prosjektområde»</w:t>
            </w:r>
          </w:p>
        </w:tc>
      </w:tr>
      <w:tr w:rsidR="004B6A11" w:rsidRPr="00982054" w14:paraId="60DD2CDD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06C16FE4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Oppdragsgjevar:</w:t>
            </w:r>
          </w:p>
        </w:tc>
        <w:tc>
          <w:tcPr>
            <w:tcW w:w="6735" w:type="dxa"/>
          </w:tcPr>
          <w:p w14:paraId="45EE4516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oppdragsgjevar / skildring av verksemd»</w:t>
            </w:r>
          </w:p>
        </w:tc>
      </w:tr>
      <w:tr w:rsidR="004B6A11" w:rsidRPr="00982054" w14:paraId="043F0ACC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200F0C41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Kontaktinformasjon referanseperson;</w:t>
            </w:r>
          </w:p>
        </w:tc>
        <w:tc>
          <w:tcPr>
            <w:tcW w:w="6735" w:type="dxa"/>
          </w:tcPr>
          <w:p w14:paraId="7C55D7A7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«namn, telefon og e-post»</w:t>
            </w:r>
          </w:p>
        </w:tc>
      </w:tr>
      <w:tr w:rsidR="004B6A11" w:rsidRPr="003819DD" w14:paraId="13220866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018DE198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3B144183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«oppstart, overlevering»</w:t>
            </w:r>
          </w:p>
        </w:tc>
      </w:tr>
      <w:tr w:rsidR="004B6A11" w:rsidRPr="003819DD" w14:paraId="78EC26B1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9E6688F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Størrelse</w:t>
            </w:r>
          </w:p>
        </w:tc>
        <w:tc>
          <w:tcPr>
            <w:tcW w:w="6735" w:type="dxa"/>
          </w:tcPr>
          <w:p w14:paraId="17462452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«areal,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antall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etasjer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4B6A11" w:rsidRPr="003819DD" w14:paraId="3A944BEC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16954A64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Verdi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samlet</w:t>
            </w:r>
            <w:proofErr w:type="spellEnd"/>
          </w:p>
        </w:tc>
        <w:tc>
          <w:tcPr>
            <w:tcW w:w="6735" w:type="dxa"/>
          </w:tcPr>
          <w:p w14:paraId="78539BFE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«samla verdi»</w:t>
            </w:r>
          </w:p>
        </w:tc>
      </w:tr>
      <w:tr w:rsidR="004B6A11" w:rsidRPr="003819DD" w14:paraId="4EF777D7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66315EE5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for leverandør</w:t>
            </w:r>
          </w:p>
        </w:tc>
        <w:tc>
          <w:tcPr>
            <w:tcW w:w="6735" w:type="dxa"/>
          </w:tcPr>
          <w:p w14:paraId="0F125FF2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deres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kontraktssum»</w:t>
            </w:r>
          </w:p>
        </w:tc>
      </w:tr>
      <w:tr w:rsidR="004B6A11" w:rsidRPr="003819DD" w14:paraId="58EA18A8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06BD6467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Tiltaksklasser</w:t>
            </w:r>
          </w:p>
        </w:tc>
        <w:tc>
          <w:tcPr>
            <w:tcW w:w="6735" w:type="dxa"/>
          </w:tcPr>
          <w:p w14:paraId="2AC1691C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oppgi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tiltaksklasser»</w:t>
            </w:r>
          </w:p>
        </w:tc>
      </w:tr>
      <w:tr w:rsidR="004B6A11" w:rsidRPr="003819DD" w14:paraId="62A1B6C2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27C0DBCB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2CBCD0C4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deres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rolle i prosjektet»</w:t>
            </w:r>
          </w:p>
        </w:tc>
      </w:tr>
      <w:tr w:rsidR="004B6A11" w:rsidRPr="003819DD" w14:paraId="2B34C4D6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0ED1C39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 av oppdrag og gjennomføring:</w:t>
            </w:r>
          </w:p>
        </w:tc>
        <w:tc>
          <w:tcPr>
            <w:tcW w:w="6735" w:type="dxa"/>
          </w:tcPr>
          <w:p w14:paraId="53609830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«grundig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beskrivelse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av leveransen»</w:t>
            </w:r>
          </w:p>
          <w:p w14:paraId="3BBB4F6A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1BE27784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1E44E4DF" w14:textId="77777777" w:rsidR="00166BAC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13D5C803" w14:textId="77777777" w:rsidR="00166BAC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5A0FCCE8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4B6A11" w:rsidRPr="003819DD" w14:paraId="12CAE334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22701671" w14:textId="087FF521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Referanseoppdragets overføringsverdi for prosjektet </w:t>
            </w:r>
            <w:r w:rsidR="00B252F5" w:rsidRPr="00B252F5">
              <w:rPr>
                <w:rFonts w:ascii="Arial" w:hAnsi="Arial" w:cs="Arial"/>
                <w:sz w:val="20"/>
                <w:szCs w:val="20"/>
                <w:lang w:val="nn-NO"/>
              </w:rPr>
              <w:t>Florø Barneskole -Rehabilitering av småskolen :</w:t>
            </w:r>
          </w:p>
        </w:tc>
        <w:tc>
          <w:tcPr>
            <w:tcW w:w="6735" w:type="dxa"/>
          </w:tcPr>
          <w:p w14:paraId="0168A9DA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2EC960AD" w14:textId="77777777" w:rsidR="00166BAC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3D57C0D1" w14:textId="77777777" w:rsidR="00166BAC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3D5437D2" w14:textId="77777777" w:rsidR="00166BAC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4119B894" w14:textId="77777777" w:rsidR="00166BAC" w:rsidRPr="003819DD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48912576" w14:textId="51A21D63" w:rsidR="00166BAC" w:rsidRDefault="00166BAC" w:rsidP="00F052B2">
      <w:pPr>
        <w:rPr>
          <w:rFonts w:ascii="Roboto Light" w:hAnsi="Roboto Light"/>
          <w:b/>
          <w:lang w:val="nn-NO"/>
        </w:rPr>
      </w:pPr>
    </w:p>
    <w:p w14:paraId="534E44F1" w14:textId="77777777" w:rsidR="00166BAC" w:rsidRDefault="00166BAC">
      <w:pPr>
        <w:rPr>
          <w:rFonts w:ascii="Roboto Light" w:hAnsi="Roboto Light"/>
          <w:b/>
          <w:lang w:val="nn-NO"/>
        </w:rPr>
      </w:pPr>
      <w:r>
        <w:rPr>
          <w:rFonts w:ascii="Roboto Light" w:hAnsi="Roboto Light"/>
          <w:b/>
          <w:lang w:val="nn-NO"/>
        </w:rPr>
        <w:br w:type="page"/>
      </w:r>
    </w:p>
    <w:p w14:paraId="139B8DF8" w14:textId="77777777" w:rsidR="004B6A11" w:rsidRDefault="004B6A11" w:rsidP="00F052B2">
      <w:pPr>
        <w:rPr>
          <w:rFonts w:ascii="Roboto Light" w:hAnsi="Roboto Light"/>
          <w:b/>
          <w:lang w:val="nn-NO"/>
        </w:rPr>
      </w:pPr>
    </w:p>
    <w:p w14:paraId="61E4BB5C" w14:textId="50D36A54" w:rsidR="004B6A11" w:rsidRPr="003819DD" w:rsidRDefault="004B6A11" w:rsidP="004B6A11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 xml:space="preserve">«Prosjekt </w:t>
      </w:r>
      <w:r>
        <w:rPr>
          <w:rFonts w:ascii="Arial" w:hAnsi="Arial" w:cs="Arial"/>
          <w:b/>
          <w:bCs/>
          <w:sz w:val="20"/>
          <w:szCs w:val="20"/>
          <w:lang w:val="nn-NO"/>
        </w:rPr>
        <w:t>5</w:t>
      </w: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»: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4B6A11" w:rsidRPr="00982054" w14:paraId="1ABBD5CC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1EF49AF4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28E95703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prosjekt / skildring av prosjektområde»</w:t>
            </w:r>
          </w:p>
        </w:tc>
      </w:tr>
      <w:tr w:rsidR="004B6A11" w:rsidRPr="00982054" w14:paraId="5C10E22D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3305C66E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Oppdragsgjevar:</w:t>
            </w:r>
          </w:p>
        </w:tc>
        <w:tc>
          <w:tcPr>
            <w:tcW w:w="6735" w:type="dxa"/>
          </w:tcPr>
          <w:p w14:paraId="7F9A4332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oppdragsgjevar / skildring av verksemd»</w:t>
            </w:r>
          </w:p>
        </w:tc>
      </w:tr>
      <w:tr w:rsidR="004B6A11" w:rsidRPr="00982054" w14:paraId="1E333CE5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0EC1D2DC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Kontaktinformasjon referanseperson;</w:t>
            </w:r>
          </w:p>
        </w:tc>
        <w:tc>
          <w:tcPr>
            <w:tcW w:w="6735" w:type="dxa"/>
          </w:tcPr>
          <w:p w14:paraId="3CC2F4B9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«namn, telefon og e-post»</w:t>
            </w:r>
          </w:p>
        </w:tc>
      </w:tr>
      <w:tr w:rsidR="004B6A11" w:rsidRPr="003819DD" w14:paraId="60531EA6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2EB3CEF2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4316E4C4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«oppstart, overlevering»</w:t>
            </w:r>
          </w:p>
        </w:tc>
      </w:tr>
      <w:tr w:rsidR="004B6A11" w:rsidRPr="003819DD" w14:paraId="03920CA9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2E71577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Størrelse</w:t>
            </w:r>
          </w:p>
        </w:tc>
        <w:tc>
          <w:tcPr>
            <w:tcW w:w="6735" w:type="dxa"/>
          </w:tcPr>
          <w:p w14:paraId="262F6713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«areal,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antall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etasjer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4B6A11" w:rsidRPr="003819DD" w14:paraId="0AE6D215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14FC712F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Verdi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samlet</w:t>
            </w:r>
            <w:proofErr w:type="spellEnd"/>
          </w:p>
        </w:tc>
        <w:tc>
          <w:tcPr>
            <w:tcW w:w="6735" w:type="dxa"/>
          </w:tcPr>
          <w:p w14:paraId="338EDDFC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«samla verdi»</w:t>
            </w:r>
          </w:p>
        </w:tc>
      </w:tr>
      <w:tr w:rsidR="004B6A11" w:rsidRPr="003819DD" w14:paraId="7A7D2C95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541638AF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for leverandør</w:t>
            </w:r>
          </w:p>
        </w:tc>
        <w:tc>
          <w:tcPr>
            <w:tcW w:w="6735" w:type="dxa"/>
          </w:tcPr>
          <w:p w14:paraId="73896F3B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deres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kontraktssum»</w:t>
            </w:r>
          </w:p>
        </w:tc>
      </w:tr>
      <w:tr w:rsidR="004B6A11" w:rsidRPr="003819DD" w14:paraId="1050D7D2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2F243D9A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Tiltaksklasser</w:t>
            </w:r>
          </w:p>
        </w:tc>
        <w:tc>
          <w:tcPr>
            <w:tcW w:w="6735" w:type="dxa"/>
          </w:tcPr>
          <w:p w14:paraId="1C5BFEF6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oppgi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tiltaksklasser»</w:t>
            </w:r>
          </w:p>
        </w:tc>
      </w:tr>
      <w:tr w:rsidR="004B6A11" w:rsidRPr="003819DD" w14:paraId="2E824075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08744C77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70A6150B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deres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rolle i prosjektet»</w:t>
            </w:r>
          </w:p>
        </w:tc>
      </w:tr>
      <w:tr w:rsidR="004B6A11" w:rsidRPr="003819DD" w14:paraId="34FF214F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55EF8CEA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 av oppdrag og gjennomføring:</w:t>
            </w:r>
          </w:p>
        </w:tc>
        <w:tc>
          <w:tcPr>
            <w:tcW w:w="6735" w:type="dxa"/>
          </w:tcPr>
          <w:p w14:paraId="61FDC0A0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«grundig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beskrivelse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av leveransen»</w:t>
            </w:r>
          </w:p>
          <w:p w14:paraId="5ED3AF3D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79F68D53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0298A503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4B6A11" w:rsidRPr="003819DD" w14:paraId="12482C18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3AAD968A" w14:textId="18E472F2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Referanseoppdragets overføringsverdi for prosjektet </w:t>
            </w:r>
            <w:r w:rsidR="00B252F5" w:rsidRPr="00B252F5">
              <w:rPr>
                <w:rFonts w:ascii="Arial" w:hAnsi="Arial" w:cs="Arial"/>
                <w:sz w:val="20"/>
                <w:szCs w:val="20"/>
                <w:lang w:val="nn-NO"/>
              </w:rPr>
              <w:t>Florø Barneskole -Rehabilitering av småskolen :</w:t>
            </w:r>
          </w:p>
        </w:tc>
        <w:tc>
          <w:tcPr>
            <w:tcW w:w="6735" w:type="dxa"/>
          </w:tcPr>
          <w:p w14:paraId="3074F783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670C6753" w14:textId="77777777" w:rsidR="004B6A11" w:rsidRPr="00D81135" w:rsidRDefault="004B6A11" w:rsidP="00F052B2">
      <w:pPr>
        <w:rPr>
          <w:rFonts w:ascii="Roboto Light" w:hAnsi="Roboto Light"/>
          <w:b/>
          <w:lang w:val="nn-NO"/>
        </w:rPr>
      </w:pPr>
    </w:p>
    <w:sectPr w:rsidR="004B6A11" w:rsidRPr="00D81135" w:rsidSect="00552D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57DC7" w14:textId="77777777" w:rsidR="006E17A3" w:rsidRDefault="006E17A3" w:rsidP="00A80BC9">
      <w:pPr>
        <w:spacing w:after="0" w:line="240" w:lineRule="auto"/>
      </w:pPr>
      <w:r>
        <w:separator/>
      </w:r>
    </w:p>
  </w:endnote>
  <w:endnote w:type="continuationSeparator" w:id="0">
    <w:p w14:paraId="0F4C594F" w14:textId="77777777" w:rsidR="006E17A3" w:rsidRDefault="006E17A3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40683" w14:textId="77777777" w:rsidR="00FC2FF6" w:rsidRDefault="00FC2FF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 w:cs="Times New Roman"/>
        <w:kern w:val="2"/>
        <w:sz w:val="24"/>
        <w:szCs w:val="24"/>
        <w:lang w:val="nn-NO"/>
        <w14:ligatures w14:val="standardContextual"/>
      </w:rPr>
      <w:id w:val="74776400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eastAsia="Calibri" w:hAnsi="Calibri" w:cs="Times New Roman"/>
            <w:kern w:val="2"/>
            <w:sz w:val="24"/>
            <w:szCs w:val="24"/>
            <w:lang w:val="nn-NO"/>
            <w14:ligatures w14:val="standardContextu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304BBC" w14:textId="77777777" w:rsidR="00552D40" w:rsidRPr="00552D40" w:rsidRDefault="00552D40" w:rsidP="00552D40">
            <w:pPr>
              <w:tabs>
                <w:tab w:val="center" w:pos="4536"/>
                <w:tab w:val="right" w:pos="9072"/>
              </w:tabs>
              <w:spacing w:line="278" w:lineRule="auto"/>
              <w:rPr>
                <w:rFonts w:ascii="Calibri" w:eastAsia="Calibri" w:hAnsi="Calibri" w:cs="Times New Roman"/>
                <w:kern w:val="2"/>
                <w:sz w:val="24"/>
                <w:szCs w:val="24"/>
                <w:lang w:val="nn-NO"/>
                <w14:ligatures w14:val="standardContextual"/>
              </w:rPr>
            </w:pPr>
            <w:r w:rsidRPr="00552D40">
              <w:rPr>
                <w:rFonts w:ascii="Calibri" w:eastAsia="Calibri" w:hAnsi="Calibri" w:cs="Times New Roman"/>
                <w:kern w:val="2"/>
                <w:sz w:val="24"/>
                <w:szCs w:val="24"/>
                <w:lang w:val="nn-NO"/>
                <w14:ligatures w14:val="standardContextual"/>
              </w:rPr>
              <w:t xml:space="preserve">Florø Barneskole   </w:t>
            </w:r>
            <w:r w:rsidRPr="00552D40">
              <w:rPr>
                <w:rFonts w:ascii="Calibri" w:eastAsia="Calibri" w:hAnsi="Calibri" w:cs="Times New Roman"/>
                <w:kern w:val="2"/>
                <w:sz w:val="24"/>
                <w:szCs w:val="24"/>
                <w:lang w:val="nn-NO"/>
                <w14:ligatures w14:val="standardContextual"/>
              </w:rPr>
              <w:tab/>
              <w:t>Rehabilitering av småskolen</w:t>
            </w:r>
            <w:r w:rsidRPr="00552D40">
              <w:rPr>
                <w:rFonts w:ascii="Calibri" w:eastAsia="Calibri" w:hAnsi="Calibri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552D40">
              <w:rPr>
                <w:rFonts w:ascii="Calibri" w:eastAsia="Calibri" w:hAnsi="Calibri" w:cs="Times New Roman"/>
                <w:kern w:val="2"/>
                <w:sz w:val="24"/>
                <w:szCs w:val="24"/>
                <w14:ligatures w14:val="standardContextual"/>
              </w:rPr>
              <w:tab/>
              <w:t xml:space="preserve">Side </w:t>
            </w:r>
            <w:r w:rsidRPr="00552D40">
              <w:rPr>
                <w:rFonts w:ascii="Calibri" w:eastAsia="Calibri" w:hAnsi="Calibri" w:cs="Times New Roman"/>
                <w:b/>
                <w:bCs/>
                <w:kern w:val="2"/>
                <w:sz w:val="24"/>
                <w:szCs w:val="24"/>
                <w:lang w:val="nn-NO"/>
                <w14:ligatures w14:val="standardContextual"/>
              </w:rPr>
              <w:fldChar w:fldCharType="begin"/>
            </w:r>
            <w:r w:rsidRPr="00552D40">
              <w:rPr>
                <w:rFonts w:ascii="Calibri" w:eastAsia="Calibri" w:hAnsi="Calibri" w:cs="Times New Roman"/>
                <w:b/>
                <w:bCs/>
                <w:kern w:val="2"/>
                <w:sz w:val="24"/>
                <w:szCs w:val="24"/>
                <w:lang w:val="nn-NO"/>
                <w14:ligatures w14:val="standardContextual"/>
              </w:rPr>
              <w:instrText>PAGE</w:instrText>
            </w:r>
            <w:r w:rsidRPr="00552D40">
              <w:rPr>
                <w:rFonts w:ascii="Calibri" w:eastAsia="Calibri" w:hAnsi="Calibri" w:cs="Times New Roman"/>
                <w:b/>
                <w:bCs/>
                <w:kern w:val="2"/>
                <w:sz w:val="24"/>
                <w:szCs w:val="24"/>
                <w:lang w:val="nn-NO"/>
                <w14:ligatures w14:val="standardContextual"/>
              </w:rPr>
              <w:fldChar w:fldCharType="separate"/>
            </w:r>
            <w:r w:rsidRPr="00552D40">
              <w:rPr>
                <w:rFonts w:ascii="Calibri" w:eastAsia="Calibri" w:hAnsi="Calibri" w:cs="Times New Roman"/>
                <w:b/>
                <w:bCs/>
                <w:kern w:val="2"/>
                <w:sz w:val="24"/>
                <w:szCs w:val="24"/>
                <w:lang w:val="nn-NO"/>
                <w14:ligatures w14:val="standardContextual"/>
              </w:rPr>
              <w:t>3</w:t>
            </w:r>
            <w:r w:rsidRPr="00552D40">
              <w:rPr>
                <w:rFonts w:ascii="Calibri" w:eastAsia="Calibri" w:hAnsi="Calibri" w:cs="Times New Roman"/>
                <w:b/>
                <w:bCs/>
                <w:kern w:val="2"/>
                <w:sz w:val="24"/>
                <w:szCs w:val="24"/>
                <w:lang w:val="nn-NO"/>
                <w14:ligatures w14:val="standardContextual"/>
              </w:rPr>
              <w:fldChar w:fldCharType="end"/>
            </w:r>
            <w:r w:rsidRPr="00552D40">
              <w:rPr>
                <w:rFonts w:ascii="Calibri" w:eastAsia="Calibri" w:hAnsi="Calibri" w:cs="Times New Roman"/>
                <w:kern w:val="2"/>
                <w:sz w:val="24"/>
                <w:szCs w:val="24"/>
                <w14:ligatures w14:val="standardContextual"/>
              </w:rPr>
              <w:t xml:space="preserve"> av </w:t>
            </w:r>
            <w:r w:rsidRPr="00552D40">
              <w:rPr>
                <w:rFonts w:ascii="Calibri" w:eastAsia="Calibri" w:hAnsi="Calibri" w:cs="Times New Roman"/>
                <w:b/>
                <w:bCs/>
                <w:kern w:val="2"/>
                <w:sz w:val="24"/>
                <w:szCs w:val="24"/>
                <w:lang w:val="nn-NO"/>
                <w14:ligatures w14:val="standardContextual"/>
              </w:rPr>
              <w:fldChar w:fldCharType="begin"/>
            </w:r>
            <w:r w:rsidRPr="00552D40">
              <w:rPr>
                <w:rFonts w:ascii="Calibri" w:eastAsia="Calibri" w:hAnsi="Calibri" w:cs="Times New Roman"/>
                <w:b/>
                <w:bCs/>
                <w:kern w:val="2"/>
                <w:sz w:val="24"/>
                <w:szCs w:val="24"/>
                <w:lang w:val="nn-NO"/>
                <w14:ligatures w14:val="standardContextual"/>
              </w:rPr>
              <w:instrText>NUMPAGES</w:instrText>
            </w:r>
            <w:r w:rsidRPr="00552D40">
              <w:rPr>
                <w:rFonts w:ascii="Calibri" w:eastAsia="Calibri" w:hAnsi="Calibri" w:cs="Times New Roman"/>
                <w:b/>
                <w:bCs/>
                <w:kern w:val="2"/>
                <w:sz w:val="24"/>
                <w:szCs w:val="24"/>
                <w:lang w:val="nn-NO"/>
                <w14:ligatures w14:val="standardContextual"/>
              </w:rPr>
              <w:fldChar w:fldCharType="separate"/>
            </w:r>
            <w:r w:rsidRPr="00552D40">
              <w:rPr>
                <w:rFonts w:ascii="Calibri" w:eastAsia="Calibri" w:hAnsi="Calibri" w:cs="Times New Roman"/>
                <w:b/>
                <w:bCs/>
                <w:kern w:val="2"/>
                <w:sz w:val="24"/>
                <w:szCs w:val="24"/>
                <w:lang w:val="nn-NO"/>
                <w14:ligatures w14:val="standardContextual"/>
              </w:rPr>
              <w:t>25</w:t>
            </w:r>
            <w:r w:rsidRPr="00552D40">
              <w:rPr>
                <w:rFonts w:ascii="Calibri" w:eastAsia="Calibri" w:hAnsi="Calibri" w:cs="Times New Roman"/>
                <w:b/>
                <w:bCs/>
                <w:kern w:val="2"/>
                <w:sz w:val="24"/>
                <w:szCs w:val="24"/>
                <w:lang w:val="nn-NO"/>
                <w14:ligatures w14:val="standardContextual"/>
              </w:rPr>
              <w:fldChar w:fldCharType="end"/>
            </w:r>
          </w:p>
        </w:sdtContent>
      </w:sdt>
    </w:sdtContent>
  </w:sdt>
  <w:p w14:paraId="589C15C6" w14:textId="0AB45512" w:rsidR="00D61DE6" w:rsidRPr="00552D40" w:rsidRDefault="00D61DE6" w:rsidP="00552D4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63C80" w14:textId="77777777" w:rsidR="00FC2FF6" w:rsidRDefault="00FC2FF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A8B05" w14:textId="77777777" w:rsidR="006E17A3" w:rsidRDefault="006E17A3" w:rsidP="00A80BC9">
      <w:pPr>
        <w:spacing w:after="0" w:line="240" w:lineRule="auto"/>
      </w:pPr>
      <w:r>
        <w:separator/>
      </w:r>
    </w:p>
  </w:footnote>
  <w:footnote w:type="continuationSeparator" w:id="0">
    <w:p w14:paraId="464A2C0C" w14:textId="77777777" w:rsidR="006E17A3" w:rsidRDefault="006E17A3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677CC" w14:textId="77777777" w:rsidR="00FC2FF6" w:rsidRDefault="00FC2FF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3A16E" w14:textId="6F73C7F5" w:rsidR="00A80BC9" w:rsidRDefault="000F65F4">
    <w:pPr>
      <w:pStyle w:val="Topptekst"/>
    </w:pPr>
    <w:r>
      <w:rPr>
        <w:noProof/>
      </w:rPr>
      <w:drawing>
        <wp:inline distT="0" distB="0" distL="0" distR="0" wp14:anchorId="71342B7C" wp14:editId="79753645">
          <wp:extent cx="1976755" cy="549910"/>
          <wp:effectExtent l="0" t="0" r="0" b="0"/>
          <wp:docPr id="1" name="Bilde 1" descr="M:\Informasjon og Service\Byvåpen\Kinn kommune\Kinn kommune nov 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Informasjon og Service\Byvåpen\Kinn kommune\Kinn kommune nov 201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755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B562C">
      <w:rPr>
        <w:b/>
        <w:bCs/>
      </w:rPr>
      <w:t xml:space="preserve">Vedlegg </w:t>
    </w:r>
    <w:r w:rsidR="00FC2FF6">
      <w:rPr>
        <w:b/>
        <w:bCs/>
      </w:rPr>
      <w:t>1</w:t>
    </w:r>
    <w:r w:rsidR="005B562C" w:rsidRPr="005B562C">
      <w:rPr>
        <w:b/>
        <w:bCs/>
      </w:rPr>
      <w:t xml:space="preserve"> – </w:t>
    </w:r>
    <w:r w:rsidR="006B767D">
      <w:rPr>
        <w:b/>
        <w:bCs/>
      </w:rPr>
      <w:t>Referanseskjema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F4A15" w14:textId="77777777" w:rsidR="00FC2FF6" w:rsidRDefault="00FC2FF6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213"/>
    <w:rsid w:val="00005A7E"/>
    <w:rsid w:val="00022C24"/>
    <w:rsid w:val="00046C31"/>
    <w:rsid w:val="00047771"/>
    <w:rsid w:val="000547A7"/>
    <w:rsid w:val="0008182F"/>
    <w:rsid w:val="000C1E1A"/>
    <w:rsid w:val="000D2532"/>
    <w:rsid w:val="000F5D79"/>
    <w:rsid w:val="000F65F4"/>
    <w:rsid w:val="001629A9"/>
    <w:rsid w:val="00166BAC"/>
    <w:rsid w:val="00166BCF"/>
    <w:rsid w:val="001726BB"/>
    <w:rsid w:val="0019236A"/>
    <w:rsid w:val="00192CAC"/>
    <w:rsid w:val="00193449"/>
    <w:rsid w:val="00197CC9"/>
    <w:rsid w:val="001A172E"/>
    <w:rsid w:val="001C19EF"/>
    <w:rsid w:val="001F17BA"/>
    <w:rsid w:val="001F7C2F"/>
    <w:rsid w:val="002057F6"/>
    <w:rsid w:val="00206F6C"/>
    <w:rsid w:val="0026257A"/>
    <w:rsid w:val="00280795"/>
    <w:rsid w:val="002A486C"/>
    <w:rsid w:val="002E4EB0"/>
    <w:rsid w:val="00303CE7"/>
    <w:rsid w:val="003819DD"/>
    <w:rsid w:val="003C0E49"/>
    <w:rsid w:val="00451CA3"/>
    <w:rsid w:val="004B6A11"/>
    <w:rsid w:val="004C09C3"/>
    <w:rsid w:val="004D58DF"/>
    <w:rsid w:val="004F51C4"/>
    <w:rsid w:val="00501F64"/>
    <w:rsid w:val="005418FB"/>
    <w:rsid w:val="00542654"/>
    <w:rsid w:val="00552D40"/>
    <w:rsid w:val="00555AA0"/>
    <w:rsid w:val="005818BF"/>
    <w:rsid w:val="005825C1"/>
    <w:rsid w:val="005B562C"/>
    <w:rsid w:val="005B7491"/>
    <w:rsid w:val="005D46A5"/>
    <w:rsid w:val="006B2BF8"/>
    <w:rsid w:val="006B767D"/>
    <w:rsid w:val="006E17A3"/>
    <w:rsid w:val="007015FA"/>
    <w:rsid w:val="00730F63"/>
    <w:rsid w:val="00736393"/>
    <w:rsid w:val="00757DE9"/>
    <w:rsid w:val="00851159"/>
    <w:rsid w:val="008D6563"/>
    <w:rsid w:val="00912FFA"/>
    <w:rsid w:val="00922D85"/>
    <w:rsid w:val="00952844"/>
    <w:rsid w:val="00975CDA"/>
    <w:rsid w:val="00982054"/>
    <w:rsid w:val="009834AA"/>
    <w:rsid w:val="009B128A"/>
    <w:rsid w:val="009F7A5E"/>
    <w:rsid w:val="00A03E44"/>
    <w:rsid w:val="00A4184C"/>
    <w:rsid w:val="00A47213"/>
    <w:rsid w:val="00A669E3"/>
    <w:rsid w:val="00A80BC9"/>
    <w:rsid w:val="00AA1667"/>
    <w:rsid w:val="00AF31DE"/>
    <w:rsid w:val="00B11A06"/>
    <w:rsid w:val="00B252F5"/>
    <w:rsid w:val="00B90E81"/>
    <w:rsid w:val="00B95AC9"/>
    <w:rsid w:val="00BD5664"/>
    <w:rsid w:val="00BF62D8"/>
    <w:rsid w:val="00C5779B"/>
    <w:rsid w:val="00C93A97"/>
    <w:rsid w:val="00CA363B"/>
    <w:rsid w:val="00CB10D6"/>
    <w:rsid w:val="00CC6D31"/>
    <w:rsid w:val="00D074AA"/>
    <w:rsid w:val="00D37326"/>
    <w:rsid w:val="00D515F4"/>
    <w:rsid w:val="00D51E02"/>
    <w:rsid w:val="00D61DE6"/>
    <w:rsid w:val="00D62667"/>
    <w:rsid w:val="00D81135"/>
    <w:rsid w:val="00D840AD"/>
    <w:rsid w:val="00D91769"/>
    <w:rsid w:val="00DA6E0C"/>
    <w:rsid w:val="00DB10AD"/>
    <w:rsid w:val="00DC44E7"/>
    <w:rsid w:val="00DE12DF"/>
    <w:rsid w:val="00E43ABE"/>
    <w:rsid w:val="00E8290C"/>
    <w:rsid w:val="00EA1D5D"/>
    <w:rsid w:val="00EB13C4"/>
    <w:rsid w:val="00EB3D0C"/>
    <w:rsid w:val="00EB7CDB"/>
    <w:rsid w:val="00ED1860"/>
    <w:rsid w:val="00EF435E"/>
    <w:rsid w:val="00F052B2"/>
    <w:rsid w:val="00F31FFA"/>
    <w:rsid w:val="00F3299F"/>
    <w:rsid w:val="00F758FA"/>
    <w:rsid w:val="00FC25F2"/>
    <w:rsid w:val="00FC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FB8819"/>
  <w15:docId w15:val="{FFBEE714-B979-4C28-B7CC-A514F9BED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7615\Nordfjordnett\KIN_A%20Innkj&#248;p%20-%20Anbod\23-0453%20-%20Pensjonsr&#229;dgjevar\0%20Forarbeid\Fra%20VLFK\Vedlegg%204%20Mal%20CV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FAB592-63FF-441C-9C7B-C8FEA4B27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25E63D-F4D1-4E37-98F6-69155AC77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52A500-D291-42AD-8F2F-D24620D97817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Vedlegg 4 Mal CV</Template>
  <TotalTime>0</TotalTime>
  <Pages>3</Pages>
  <Words>500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Reidun Toft</cp:lastModifiedBy>
  <cp:revision>2</cp:revision>
  <dcterms:created xsi:type="dcterms:W3CDTF">2026-02-17T07:59:00Z</dcterms:created>
  <dcterms:modified xsi:type="dcterms:W3CDTF">2026-08-11T10:42:00Z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